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744C54F2" w:rsidR="008279FC" w:rsidRPr="00CF6BB5" w:rsidRDefault="008279FC" w:rsidP="00006C88">
      <w:pPr>
        <w:ind w:left="2127" w:hanging="2127"/>
      </w:pPr>
      <w:r w:rsidRPr="00CF6BB5">
        <w:t>Vergabeverfahren:</w:t>
      </w:r>
      <w:r w:rsidRPr="00CF6BB5">
        <w:tab/>
      </w:r>
      <w:r w:rsidR="0002799D" w:rsidRPr="0002799D">
        <w:t>R</w:t>
      </w:r>
      <w:r w:rsidR="0002799D">
        <w:t>ahmenvertrag</w:t>
      </w:r>
      <w:r w:rsidR="0002799D" w:rsidRPr="0002799D">
        <w:t xml:space="preserve"> zur Entwicklung und Betrieb eine Gesamtsystems zur Umsetzung der VO 2019</w:t>
      </w:r>
      <w:r w:rsidR="00E7027A">
        <w:t>/</w:t>
      </w:r>
      <w:r w:rsidR="004D25D3">
        <w:t>1239</w:t>
      </w:r>
    </w:p>
    <w:p w14:paraId="5E3E5CC3" w14:textId="4AD6A092" w:rsidR="008279FC" w:rsidRDefault="008279FC" w:rsidP="008279FC">
      <w:r w:rsidRPr="00CF6BB5">
        <w:t>Aktenzeichen:</w:t>
      </w:r>
      <w:r w:rsidRPr="00CF6BB5">
        <w:tab/>
      </w:r>
      <w:r w:rsidRPr="00CF6BB5">
        <w:tab/>
      </w:r>
      <w:r w:rsidRPr="0002799D">
        <w:t>Z42-</w:t>
      </w:r>
      <w:r w:rsidR="0002799D" w:rsidRPr="0002799D">
        <w:t>2026-0011</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bookmarkStart w:id="0" w:name="_GoBack"/>
              <w:r w:rsidRPr="00CF6BB5">
                <w:rPr>
                  <w:noProof/>
                </w:rPr>
                <w:t>__________________________________________</w:t>
              </w:r>
              <w:bookmarkEnd w:id="0"/>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1"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1"/>
      <w:r w:rsidR="00B32458" w:rsidRPr="00D20A3A">
        <w:t xml:space="preserve">auszufüllen. </w:t>
      </w:r>
      <w:r w:rsidR="00B32458">
        <w:br/>
      </w:r>
      <w:bookmarkStart w:id="2"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2"/>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3"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3"/>
    <w:p w14:paraId="3B67C563" w14:textId="77777777" w:rsidR="008279FC" w:rsidRDefault="008279FC">
      <w:pPr>
        <w:spacing w:after="360" w:line="360" w:lineRule="auto"/>
      </w:pPr>
    </w:p>
    <w:sectPr w:rsidR="008279FC" w:rsidSect="002C5B09">
      <w:headerReference w:type="default" r:id="rId12"/>
      <w:footerReference w:type="default" r:id="rId13"/>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undesSans Office">
    <w:panose1 w:val="020B000203050000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24DF" w14:textId="2AF760E9" w:rsidR="00FC16C8" w:rsidRDefault="00FF1723" w:rsidP="00FF1723">
    <w:pPr>
      <w:pStyle w:val="Fuzeile"/>
      <w:tabs>
        <w:tab w:val="clear" w:pos="4536"/>
        <w:tab w:val="center" w:pos="9072"/>
      </w:tabs>
      <w:jc w:val="center"/>
    </w:pPr>
    <w:r>
      <w:rPr>
        <w:color w:val="007A89" w:themeColor="accent1"/>
      </w:rPr>
      <w:t xml:space="preserve">Version </w:t>
    </w:r>
    <w:r w:rsidR="00397753">
      <w:rPr>
        <w:color w:val="007A89" w:themeColor="accent1"/>
      </w:rPr>
      <w:t>3</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0"/>
  </w:num>
  <w:num w:numId="13">
    <w:abstractNumId w:val="3"/>
  </w:num>
  <w:num w:numId="14">
    <w:abstractNumId w:val="7"/>
  </w:num>
  <w:num w:numId="15">
    <w:abstractNumId w:val="5"/>
  </w:num>
  <w:num w:numId="16">
    <w:abstractNumId w:val="2"/>
  </w:num>
  <w:num w:numId="17">
    <w:abstractNumId w:val="4"/>
  </w:num>
  <w:num w:numId="18">
    <w:abstractNumId w:val="1"/>
  </w:num>
  <w:num w:numId="1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pim3M98K/WTGUgGgd+i+EEfVrtIS5lyfoDc9LihTdC6PzNVQ/iaMFlijMygIXgUN3TRbHbDn/CmnC51ugLGzig==" w:saltValue="P6QpCYejJ/iU8RbqgucrbA=="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2799D"/>
    <w:rsid w:val="00074A08"/>
    <w:rsid w:val="00077BBD"/>
    <w:rsid w:val="0008679B"/>
    <w:rsid w:val="000B047D"/>
    <w:rsid w:val="000B7FC5"/>
    <w:rsid w:val="000E30F2"/>
    <w:rsid w:val="0011189C"/>
    <w:rsid w:val="00177534"/>
    <w:rsid w:val="00181B7B"/>
    <w:rsid w:val="001B78EB"/>
    <w:rsid w:val="002005F0"/>
    <w:rsid w:val="00226948"/>
    <w:rsid w:val="00235D63"/>
    <w:rsid w:val="0024703B"/>
    <w:rsid w:val="002761CD"/>
    <w:rsid w:val="00284CF5"/>
    <w:rsid w:val="00293CC2"/>
    <w:rsid w:val="002A5CEF"/>
    <w:rsid w:val="002C5B09"/>
    <w:rsid w:val="002D42B5"/>
    <w:rsid w:val="002F5BF8"/>
    <w:rsid w:val="00333E22"/>
    <w:rsid w:val="003405A2"/>
    <w:rsid w:val="00361EFB"/>
    <w:rsid w:val="00384E5D"/>
    <w:rsid w:val="00385F82"/>
    <w:rsid w:val="00397753"/>
    <w:rsid w:val="003A651D"/>
    <w:rsid w:val="003C3F8C"/>
    <w:rsid w:val="003E1623"/>
    <w:rsid w:val="00407BB2"/>
    <w:rsid w:val="004A4696"/>
    <w:rsid w:val="004B3DBE"/>
    <w:rsid w:val="004C4073"/>
    <w:rsid w:val="004D25D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995A2D"/>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A41DC"/>
    <w:rsid w:val="00DB7425"/>
    <w:rsid w:val="00DE7116"/>
    <w:rsid w:val="00E11347"/>
    <w:rsid w:val="00E22DBD"/>
    <w:rsid w:val="00E35D22"/>
    <w:rsid w:val="00E423D8"/>
    <w:rsid w:val="00E5241E"/>
    <w:rsid w:val="00E7027A"/>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undesSans Office">
    <w:panose1 w:val="020B000203050000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24703B"/>
    <w:rsid w:val="00517C12"/>
    <w:rsid w:val="006E506A"/>
    <w:rsid w:val="00995A2D"/>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2.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4D20A-7578-4315-B4AB-562B992238F9}">
  <ds:schemaRefs>
    <ds:schemaRef ds:uri="http://purl.org/dc/dcmitype/"/>
    <ds:schemaRef ds:uri="47819a85-8e65-4399-9676-00867fa9996b"/>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312AA35-7F36-49B9-BFC3-12AE29929654}">
  <ds:schemaRefs>
    <ds:schemaRef ds:uri="http://ns.axespdf.com/word/configuration"/>
  </ds:schemaRefs>
</ds:datastoreItem>
</file>

<file path=customXml/itemProps5.xml><?xml version="1.0" encoding="utf-8"?>
<ds:datastoreItem xmlns:ds="http://schemas.openxmlformats.org/officeDocument/2006/customXml" ds:itemID="{F3BF994A-3CAD-43BD-B1E8-18D56F990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413</Words>
  <Characters>2607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IMTB BMC GmbH (ITZBund B, extern)</cp:lastModifiedBy>
  <cp:revision>2</cp:revision>
  <dcterms:created xsi:type="dcterms:W3CDTF">2026-08-10T12:24:00Z</dcterms:created>
  <dcterms:modified xsi:type="dcterms:W3CDTF">2026-08-10T12:24:00Z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